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C02BB" w14:textId="2FC20E20" w:rsidR="00BA00AB" w:rsidRDefault="00EF49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Dame Margaret RADCLYF</w:t>
      </w:r>
      <w:r>
        <w:rPr>
          <w:rFonts w:ascii="Times New Roman" w:hAnsi="Times New Roman" w:cs="Times New Roman"/>
          <w:sz w:val="24"/>
          <w:szCs w:val="24"/>
        </w:rPr>
        <w:t xml:space="preserve">      (d.1442)</w:t>
      </w:r>
    </w:p>
    <w:p w14:paraId="42A4C19C" w14:textId="68D47080" w:rsidR="00EF496A" w:rsidRDefault="00EF49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38ECC8E6" w14:textId="6EE3F6B2" w:rsidR="00EF496A" w:rsidRDefault="00EF49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7BEE05" w14:textId="3F670A43" w:rsidR="00EF496A" w:rsidRDefault="00EF49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017B03" w14:textId="29D24C80" w:rsidR="00EF496A" w:rsidRDefault="00EF49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May1442</w:t>
      </w:r>
      <w:r>
        <w:rPr>
          <w:rFonts w:ascii="Times New Roman" w:hAnsi="Times New Roman" w:cs="Times New Roman"/>
          <w:sz w:val="24"/>
          <w:szCs w:val="24"/>
        </w:rPr>
        <w:tab/>
        <w:t>She made her Will.     (W.Y.R. p.134)</w:t>
      </w:r>
    </w:p>
    <w:p w14:paraId="03CD9369" w14:textId="02B41987" w:rsidR="00EF496A" w:rsidRDefault="00EF49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5243FCD9" w14:textId="15480281" w:rsidR="00EF496A" w:rsidRDefault="00EF49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94C80A" w14:textId="14CACB74" w:rsidR="00EF496A" w:rsidRDefault="00EF49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EBCDDF" w14:textId="614FBCDC" w:rsidR="00EF496A" w:rsidRPr="00EF496A" w:rsidRDefault="00EF49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2021</w:t>
      </w:r>
    </w:p>
    <w:sectPr w:rsidR="00EF496A" w:rsidRPr="00EF49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9994F" w14:textId="77777777" w:rsidR="00EF496A" w:rsidRDefault="00EF496A" w:rsidP="009139A6">
      <w:r>
        <w:separator/>
      </w:r>
    </w:p>
  </w:endnote>
  <w:endnote w:type="continuationSeparator" w:id="0">
    <w:p w14:paraId="06A4ED00" w14:textId="77777777" w:rsidR="00EF496A" w:rsidRDefault="00EF49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A1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CA04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743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16B78" w14:textId="77777777" w:rsidR="00EF496A" w:rsidRDefault="00EF496A" w:rsidP="009139A6">
      <w:r>
        <w:separator/>
      </w:r>
    </w:p>
  </w:footnote>
  <w:footnote w:type="continuationSeparator" w:id="0">
    <w:p w14:paraId="374BD6E8" w14:textId="77777777" w:rsidR="00EF496A" w:rsidRDefault="00EF49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B1B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3C2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527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96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F496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A01E8"/>
  <w15:chartTrackingRefBased/>
  <w15:docId w15:val="{46B4E3D2-25A9-4754-843F-1265CB372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2021-06-17T08:26:00Z</dcterms:created>
  <dcterms:modified xsi:type="dcterms:W3CDTF">2021-06-17T08:28:00Z</dcterms:modified>
</cp:coreProperties>
</file>